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2B032275" w:rsidR="000447DA" w:rsidRPr="001C55D1" w:rsidRDefault="00ED69E5" w:rsidP="007F619C">
            <w:pPr>
              <w:jc w:val="left"/>
            </w:pPr>
            <w:r>
              <w:t>OB_2026/0</w:t>
            </w:r>
            <w:r w:rsidR="00A346DA">
              <w:t>7-02</w:t>
            </w:r>
            <w:r w:rsidR="00535B0B">
              <w:t>5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13FCBFAF" w:rsidR="008C46FE" w:rsidRPr="001C55D1" w:rsidRDefault="00535B0B" w:rsidP="00A052CE">
            <w:r w:rsidRPr="00535B0B">
              <w:t xml:space="preserve">Ausbau </w:t>
            </w:r>
            <w:proofErr w:type="spellStart"/>
            <w:r w:rsidRPr="00535B0B">
              <w:t>Bermensfeld</w:t>
            </w:r>
            <w:proofErr w:type="spellEnd"/>
            <w:r w:rsidRPr="00535B0B">
              <w:t xml:space="preserve">/ Hellstraße von </w:t>
            </w:r>
            <w:proofErr w:type="spellStart"/>
            <w:r w:rsidRPr="00535B0B">
              <w:t>Nathlandstraße</w:t>
            </w:r>
            <w:proofErr w:type="spellEnd"/>
            <w:r w:rsidRPr="00535B0B">
              <w:t xml:space="preserve"> bis Stockstraße in Oberhausen</w:t>
            </w:r>
            <w:bookmarkStart w:id="0" w:name="_GoBack"/>
            <w:bookmarkEnd w:id="0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t>Bauleistung; Straßenbauarbeiten</w:t>
            </w:r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2121A6" w14:textId="77777777" w:rsidR="00B309B5" w:rsidRDefault="00B309B5">
      <w:r>
        <w:separator/>
      </w:r>
    </w:p>
    <w:p w14:paraId="4E14BC77" w14:textId="77777777" w:rsidR="00B309B5" w:rsidRDefault="00B309B5"/>
    <w:p w14:paraId="0C8EEF16" w14:textId="77777777" w:rsidR="00B309B5" w:rsidRDefault="00B309B5"/>
  </w:endnote>
  <w:endnote w:type="continuationSeparator" w:id="0">
    <w:p w14:paraId="01DFC981" w14:textId="77777777" w:rsidR="00B309B5" w:rsidRDefault="00B309B5">
      <w:r>
        <w:continuationSeparator/>
      </w:r>
    </w:p>
    <w:p w14:paraId="01421283" w14:textId="77777777" w:rsidR="00B309B5" w:rsidRDefault="00B309B5"/>
    <w:p w14:paraId="5ECCEB5B" w14:textId="77777777" w:rsidR="00B309B5" w:rsidRDefault="00B309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25A173F2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535B0B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535B0B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B87722" w14:textId="77777777" w:rsidR="00B309B5" w:rsidRDefault="00B309B5">
      <w:r>
        <w:separator/>
      </w:r>
    </w:p>
  </w:footnote>
  <w:footnote w:type="continuationSeparator" w:id="0">
    <w:p w14:paraId="4171AA57" w14:textId="77777777" w:rsidR="00B309B5" w:rsidRDefault="00B309B5">
      <w:r>
        <w:continuationSeparator/>
      </w:r>
    </w:p>
    <w:p w14:paraId="40A091BD" w14:textId="77777777" w:rsidR="00B309B5" w:rsidRDefault="00B309B5"/>
    <w:p w14:paraId="6B03DA19" w14:textId="77777777" w:rsidR="00B309B5" w:rsidRDefault="00B309B5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7"/>
  </w:num>
  <w:num w:numId="4">
    <w:abstractNumId w:val="26"/>
  </w:num>
  <w:num w:numId="5">
    <w:abstractNumId w:val="19"/>
  </w:num>
  <w:num w:numId="6">
    <w:abstractNumId w:val="13"/>
  </w:num>
  <w:num w:numId="7">
    <w:abstractNumId w:val="22"/>
  </w:num>
  <w:num w:numId="8">
    <w:abstractNumId w:val="18"/>
  </w:num>
  <w:num w:numId="9">
    <w:abstractNumId w:val="25"/>
  </w:num>
  <w:num w:numId="10">
    <w:abstractNumId w:val="14"/>
  </w:num>
  <w:num w:numId="11">
    <w:abstractNumId w:val="21"/>
  </w:num>
  <w:num w:numId="12">
    <w:abstractNumId w:val="21"/>
  </w:num>
  <w:num w:numId="13">
    <w:abstractNumId w:val="21"/>
  </w:num>
  <w:num w:numId="14">
    <w:abstractNumId w:val="21"/>
  </w:num>
  <w:num w:numId="15">
    <w:abstractNumId w:val="21"/>
  </w:num>
  <w:num w:numId="16">
    <w:abstractNumId w:val="12"/>
  </w:num>
  <w:num w:numId="17">
    <w:abstractNumId w:val="12"/>
  </w:num>
  <w:num w:numId="18">
    <w:abstractNumId w:val="24"/>
  </w:num>
  <w:num w:numId="19">
    <w:abstractNumId w:val="23"/>
  </w:num>
  <w:num w:numId="20">
    <w:abstractNumId w:val="20"/>
  </w:num>
  <w:num w:numId="21">
    <w:abstractNumId w:val="16"/>
  </w:num>
  <w:num w:numId="22">
    <w:abstractNumId w:val="1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B466F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10524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35B0B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46DA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309B5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618F1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47E5D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E04B3-4F95-4EE9-802C-2917E69F3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231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Windows User</cp:lastModifiedBy>
  <cp:revision>3</cp:revision>
  <cp:lastPrinted>2010-03-03T17:04:00Z</cp:lastPrinted>
  <dcterms:created xsi:type="dcterms:W3CDTF">2026-07-14T04:37:00Z</dcterms:created>
  <dcterms:modified xsi:type="dcterms:W3CDTF">2026-07-14T05:14:00Z</dcterms:modified>
</cp:coreProperties>
</file>